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73" w:rsidRDefault="00364873" w:rsidP="00DB402E">
      <w:pPr>
        <w:framePr w:hSpace="141" w:wrap="around" w:vAnchor="text" w:hAnchor="page" w:x="6016" w:y="-893"/>
        <w:rPr>
          <w:noProof/>
        </w:rPr>
      </w:pPr>
      <w:r w:rsidRPr="00DB3D5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364873" w:rsidRDefault="00364873" w:rsidP="00DB402E">
      <w:pPr>
        <w:pStyle w:val="Heading1"/>
        <w:rPr>
          <w:b/>
        </w:rPr>
      </w:pPr>
    </w:p>
    <w:p w:rsidR="00364873" w:rsidRPr="0084258B" w:rsidRDefault="00364873" w:rsidP="00DB402E">
      <w:pPr>
        <w:pStyle w:val="Heading1"/>
        <w:jc w:val="left"/>
      </w:pPr>
    </w:p>
    <w:p w:rsidR="00364873" w:rsidRPr="0084258B" w:rsidRDefault="00364873" w:rsidP="00DB402E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ОДЕСЬКА ОБЛАСТЬ</w:t>
      </w:r>
    </w:p>
    <w:p w:rsidR="00364873" w:rsidRPr="0084258B" w:rsidRDefault="00364873" w:rsidP="00DB402E">
      <w:pPr>
        <w:pStyle w:val="Heading1"/>
        <w:rPr>
          <w:b/>
          <w:lang w:val="ru-RU"/>
        </w:rPr>
      </w:pPr>
      <w:r w:rsidRPr="0084258B">
        <w:rPr>
          <w:b/>
          <w:lang w:val="ru-RU"/>
        </w:rPr>
        <w:t xml:space="preserve">АРЦИЗЬКА  </w:t>
      </w:r>
      <w:r w:rsidRPr="0084258B">
        <w:rPr>
          <w:b/>
        </w:rPr>
        <w:t>МІСЬКА</w:t>
      </w:r>
      <w:r w:rsidRPr="0084258B">
        <w:rPr>
          <w:b/>
          <w:lang w:val="ru-RU"/>
        </w:rPr>
        <w:t xml:space="preserve">  РАДА</w:t>
      </w:r>
    </w:p>
    <w:p w:rsidR="00364873" w:rsidRPr="0084258B" w:rsidRDefault="00364873" w:rsidP="00DB402E">
      <w:pPr>
        <w:jc w:val="center"/>
        <w:rPr>
          <w:b/>
          <w:sz w:val="28"/>
        </w:rPr>
      </w:pPr>
    </w:p>
    <w:p w:rsidR="00364873" w:rsidRPr="0084258B" w:rsidRDefault="00364873" w:rsidP="00DB402E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РОЗПОРЯДЖЕННЯ</w:t>
      </w:r>
    </w:p>
    <w:p w:rsidR="00364873" w:rsidRPr="0084258B" w:rsidRDefault="00364873" w:rsidP="00DB402E">
      <w:pPr>
        <w:jc w:val="center"/>
        <w:rPr>
          <w:sz w:val="24"/>
          <w:szCs w:val="24"/>
          <w:lang w:val="uk-UA"/>
        </w:rPr>
      </w:pPr>
      <w:r w:rsidRPr="0084258B">
        <w:rPr>
          <w:sz w:val="24"/>
          <w:szCs w:val="24"/>
          <w:lang w:val="uk-UA"/>
        </w:rPr>
        <w:t>м.Арциз</w:t>
      </w:r>
    </w:p>
    <w:p w:rsidR="00364873" w:rsidRDefault="00364873" w:rsidP="00DB402E">
      <w:pPr>
        <w:rPr>
          <w:lang w:val="uk-UA"/>
        </w:rPr>
      </w:pPr>
    </w:p>
    <w:p w:rsidR="00364873" w:rsidRPr="00473F40" w:rsidRDefault="00364873" w:rsidP="00DB402E">
      <w:pPr>
        <w:rPr>
          <w:sz w:val="28"/>
          <w:szCs w:val="28"/>
        </w:rPr>
      </w:pPr>
      <w:r>
        <w:rPr>
          <w:sz w:val="28"/>
          <w:lang w:val="uk-UA"/>
        </w:rPr>
        <w:t xml:space="preserve">20  серпня </w:t>
      </w:r>
      <w:r>
        <w:rPr>
          <w:sz w:val="28"/>
        </w:rPr>
        <w:t xml:space="preserve"> 2021 року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231</w:t>
      </w:r>
      <w:r>
        <w:rPr>
          <w:sz w:val="28"/>
          <w:szCs w:val="28"/>
        </w:rPr>
        <w:t>-к</w:t>
      </w:r>
    </w:p>
    <w:p w:rsidR="00364873" w:rsidRDefault="00364873" w:rsidP="00DB402E">
      <w:pPr>
        <w:spacing w:line="360" w:lineRule="auto"/>
        <w:rPr>
          <w:sz w:val="28"/>
        </w:rPr>
      </w:pPr>
    </w:p>
    <w:p w:rsidR="00364873" w:rsidRDefault="00364873" w:rsidP="00DB402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надання частини щорічної </w:t>
      </w:r>
    </w:p>
    <w:p w:rsidR="00364873" w:rsidRDefault="00364873" w:rsidP="00DB402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основної відпустки Бозу Д.П.</w:t>
      </w:r>
    </w:p>
    <w:p w:rsidR="00364873" w:rsidRDefault="00364873" w:rsidP="00DB402E">
      <w:pPr>
        <w:jc w:val="both"/>
        <w:rPr>
          <w:sz w:val="28"/>
          <w:lang w:val="uk-UA"/>
        </w:rPr>
      </w:pPr>
    </w:p>
    <w:p w:rsidR="00364873" w:rsidRPr="00E03E1F" w:rsidRDefault="00364873" w:rsidP="00DB402E">
      <w:pPr>
        <w:spacing w:line="276" w:lineRule="auto"/>
        <w:jc w:val="both"/>
        <w:rPr>
          <w:sz w:val="28"/>
          <w:szCs w:val="28"/>
          <w:lang w:val="uk-UA"/>
        </w:rPr>
      </w:pPr>
      <w:r w:rsidRPr="00E03E1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10, 13,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 статтею</w:t>
      </w:r>
      <w:r w:rsidRPr="00E03E1F"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>, 12</w:t>
      </w:r>
      <w:r w:rsidRPr="00E03E1F">
        <w:rPr>
          <w:sz w:val="28"/>
          <w:szCs w:val="28"/>
          <w:lang w:val="uk-UA"/>
        </w:rPr>
        <w:t xml:space="preserve"> Закону України </w:t>
      </w:r>
      <w:r>
        <w:rPr>
          <w:sz w:val="28"/>
          <w:szCs w:val="28"/>
          <w:lang w:val="uk-UA"/>
        </w:rPr>
        <w:t>«</w:t>
      </w:r>
      <w:r w:rsidRPr="00E03E1F">
        <w:rPr>
          <w:sz w:val="28"/>
          <w:szCs w:val="28"/>
          <w:lang w:val="uk-UA"/>
        </w:rPr>
        <w:t>Про в</w:t>
      </w:r>
      <w:r w:rsidRPr="00A65DAB">
        <w:rPr>
          <w:sz w:val="28"/>
          <w:szCs w:val="28"/>
        </w:rPr>
        <w:t>i</w:t>
      </w:r>
      <w:r w:rsidRPr="00E03E1F">
        <w:rPr>
          <w:sz w:val="28"/>
          <w:szCs w:val="28"/>
          <w:lang w:val="uk-UA"/>
        </w:rPr>
        <w:t>дпустки</w:t>
      </w:r>
      <w:r>
        <w:rPr>
          <w:sz w:val="28"/>
          <w:szCs w:val="28"/>
          <w:lang w:val="uk-UA"/>
        </w:rPr>
        <w:t>»</w:t>
      </w:r>
      <w:r w:rsidRPr="00E03E1F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>пункту 3.4Контракту з директором Комунального підприємства «Арцизьке фізкультурно-спортивне підприємство «Колос»Арцизької міської ради від 09 січня 2020 року, розглянувши заяву Боза Д.П.</w:t>
      </w:r>
      <w:r w:rsidRPr="00E03E1F">
        <w:rPr>
          <w:sz w:val="28"/>
          <w:szCs w:val="28"/>
          <w:lang w:val="uk-UA"/>
        </w:rPr>
        <w:t>:</w:t>
      </w:r>
    </w:p>
    <w:p w:rsidR="00364873" w:rsidRDefault="00364873" w:rsidP="00495DFB">
      <w:pPr>
        <w:spacing w:line="276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628FA">
        <w:rPr>
          <w:sz w:val="28"/>
          <w:szCs w:val="28"/>
          <w:lang w:val="uk-UA"/>
        </w:rPr>
        <w:t>Надати  директору  Комунального підприємства «</w:t>
      </w:r>
      <w:r>
        <w:rPr>
          <w:sz w:val="28"/>
          <w:szCs w:val="28"/>
          <w:lang w:val="uk-UA"/>
        </w:rPr>
        <w:t>Арцизьке фізкультурно-спортивне підприємство «Колос» Арцизької міської радиБозу Денису Павловичу частину  щорічної основної</w:t>
      </w:r>
      <w:r w:rsidRPr="00B628FA">
        <w:rPr>
          <w:sz w:val="28"/>
          <w:szCs w:val="28"/>
          <w:lang w:val="uk-UA"/>
        </w:rPr>
        <w:t xml:space="preserve">  в</w:t>
      </w:r>
      <w:r w:rsidRPr="00B628FA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дпустки  </w:t>
      </w:r>
      <w:r w:rsidRPr="001E34E3">
        <w:rPr>
          <w:sz w:val="28"/>
          <w:szCs w:val="28"/>
          <w:highlight w:val="black"/>
          <w:lang w:val="uk-UA"/>
        </w:rPr>
        <w:t>тривалістю 16  календарнихднів  з 01 вересня 2021 року по 16 вересня 2021 року включно, за період роботи з 09 січня 2021 року по 08 січня  2022 року;</w:t>
      </w:r>
    </w:p>
    <w:p w:rsidR="00364873" w:rsidRPr="00B628FA" w:rsidRDefault="00364873" w:rsidP="00DB402E">
      <w:pPr>
        <w:pStyle w:val="BodyTextIndent"/>
        <w:spacing w:line="276" w:lineRule="auto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B628FA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>Бозу Денису Павловичу</w:t>
      </w:r>
      <w:r w:rsidRPr="00B628FA">
        <w:rPr>
          <w:sz w:val="28"/>
          <w:szCs w:val="28"/>
          <w:lang w:val="uk-UA"/>
        </w:rPr>
        <w:t xml:space="preserve">матеріальну </w:t>
      </w:r>
      <w:r>
        <w:rPr>
          <w:sz w:val="28"/>
          <w:szCs w:val="28"/>
          <w:lang w:val="uk-UA"/>
        </w:rPr>
        <w:t>допомогу на оздоровлення</w:t>
      </w:r>
      <w:r w:rsidRPr="00B628FA">
        <w:rPr>
          <w:sz w:val="28"/>
          <w:szCs w:val="28"/>
          <w:lang w:val="uk-UA"/>
        </w:rPr>
        <w:t xml:space="preserve"> до щорічної </w:t>
      </w:r>
      <w:r>
        <w:rPr>
          <w:sz w:val="28"/>
          <w:szCs w:val="28"/>
          <w:lang w:val="uk-UA"/>
        </w:rPr>
        <w:t>основної</w:t>
      </w:r>
      <w:r w:rsidRPr="00B628FA">
        <w:rPr>
          <w:sz w:val="28"/>
          <w:szCs w:val="28"/>
          <w:lang w:val="uk-UA"/>
        </w:rPr>
        <w:t xml:space="preserve"> відпустки у розмірі </w:t>
      </w:r>
      <w:r>
        <w:rPr>
          <w:sz w:val="28"/>
          <w:szCs w:val="28"/>
          <w:lang w:val="uk-UA"/>
        </w:rPr>
        <w:t>середньомісячної заробітної плати</w:t>
      </w:r>
      <w:r w:rsidRPr="00B628FA">
        <w:rPr>
          <w:sz w:val="28"/>
          <w:szCs w:val="28"/>
          <w:lang w:val="uk-UA"/>
        </w:rPr>
        <w:t>.</w:t>
      </w:r>
    </w:p>
    <w:p w:rsidR="00364873" w:rsidRDefault="00364873" w:rsidP="00DB402E">
      <w:pPr>
        <w:pStyle w:val="BodyText2"/>
        <w:spacing w:line="276" w:lineRule="auto"/>
        <w:ind w:firstLine="708"/>
        <w:jc w:val="both"/>
      </w:pPr>
      <w:r>
        <w:t>3</w:t>
      </w:r>
      <w:r w:rsidRPr="00433551">
        <w:t>.</w:t>
      </w:r>
      <w:r>
        <w:t xml:space="preserve">Головному бухгалтеру </w:t>
      </w:r>
      <w:r w:rsidRPr="00B628FA">
        <w:t>Комунального підприємства «</w:t>
      </w:r>
      <w:r>
        <w:t>Арцизьке фізкультурно-спортивне підприємство «Колос» Арцизької міської ради» зробити відповідні розрахунки.</w:t>
      </w:r>
    </w:p>
    <w:p w:rsidR="00364873" w:rsidRDefault="00364873" w:rsidP="00DB402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Бахчеван Т.</w:t>
      </w:r>
    </w:p>
    <w:p w:rsidR="00364873" w:rsidRDefault="00364873" w:rsidP="00DB402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Боза Д.П. від 18 серпня 2021 року.</w:t>
      </w:r>
    </w:p>
    <w:p w:rsidR="00364873" w:rsidRDefault="00364873" w:rsidP="00DB402E">
      <w:pPr>
        <w:pStyle w:val="BodyText"/>
        <w:ind w:firstLine="708"/>
        <w:jc w:val="both"/>
        <w:rPr>
          <w:sz w:val="28"/>
          <w:szCs w:val="28"/>
        </w:rPr>
      </w:pPr>
    </w:p>
    <w:p w:rsidR="00364873" w:rsidRPr="0039378D" w:rsidRDefault="00364873" w:rsidP="00DB402E">
      <w:pPr>
        <w:pStyle w:val="BodyText"/>
        <w:ind w:firstLine="708"/>
        <w:jc w:val="both"/>
        <w:rPr>
          <w:sz w:val="28"/>
          <w:szCs w:val="28"/>
        </w:rPr>
      </w:pPr>
    </w:p>
    <w:p w:rsidR="00364873" w:rsidRPr="00FF55A1" w:rsidRDefault="00364873" w:rsidP="00DB402E">
      <w:pPr>
        <w:pStyle w:val="Heading2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>Арцизький міський голова</w:t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  <w:t>С.ПАРПУЛАНСЬКИЙ</w:t>
      </w:r>
    </w:p>
    <w:p w:rsidR="00364873" w:rsidRDefault="00364873" w:rsidP="00DB402E"/>
    <w:p w:rsidR="00364873" w:rsidRPr="0084258B" w:rsidRDefault="00364873" w:rsidP="00DB402E"/>
    <w:p w:rsidR="00364873" w:rsidRPr="00FF55A1" w:rsidRDefault="00364873" w:rsidP="00DB402E">
      <w:pPr>
        <w:rPr>
          <w:sz w:val="28"/>
          <w:szCs w:val="28"/>
          <w:lang w:val="uk-UA"/>
        </w:rPr>
      </w:pPr>
      <w:r w:rsidRPr="0084258B">
        <w:rPr>
          <w:sz w:val="28"/>
          <w:szCs w:val="28"/>
        </w:rPr>
        <w:t>Зрозпорядженнямознайомлений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Д.Боз</w:t>
      </w:r>
    </w:p>
    <w:p w:rsidR="00364873" w:rsidRPr="006929C8" w:rsidRDefault="00364873" w:rsidP="00DB402E"/>
    <w:p w:rsidR="00364873" w:rsidRDefault="00364873" w:rsidP="00DB402E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364873" w:rsidRDefault="00364873" w:rsidP="00DB402E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364873" w:rsidRPr="00C12D76" w:rsidRDefault="00364873" w:rsidP="00DB402E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364873" w:rsidRPr="00E96A52" w:rsidRDefault="00364873" w:rsidP="00DB40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364873" w:rsidRPr="00E96A52" w:rsidRDefault="00364873" w:rsidP="00DB40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231 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364873" w:rsidRDefault="00364873" w:rsidP="00DB40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873" w:rsidRPr="00FF55A1" w:rsidRDefault="00364873" w:rsidP="00DB402E">
      <w:pPr>
        <w:jc w:val="both"/>
        <w:rPr>
          <w:sz w:val="28"/>
          <w:lang w:val="uk-UA"/>
        </w:rPr>
      </w:pPr>
      <w:r w:rsidRPr="00FF55A1">
        <w:rPr>
          <w:sz w:val="28"/>
          <w:lang w:val="uk-UA"/>
        </w:rPr>
        <w:t xml:space="preserve">Про надання </w:t>
      </w:r>
      <w:r>
        <w:rPr>
          <w:sz w:val="28"/>
          <w:lang w:val="uk-UA"/>
        </w:rPr>
        <w:t xml:space="preserve">частини </w:t>
      </w:r>
      <w:r w:rsidRPr="00FF55A1">
        <w:rPr>
          <w:sz w:val="28"/>
          <w:lang w:val="uk-UA"/>
        </w:rPr>
        <w:t>щорічної основної відпуст</w:t>
      </w:r>
      <w:r>
        <w:rPr>
          <w:sz w:val="28"/>
          <w:lang w:val="uk-UA"/>
        </w:rPr>
        <w:t>ки Бозу Д.П.</w:t>
      </w:r>
    </w:p>
    <w:p w:rsidR="00364873" w:rsidRPr="00E96A52" w:rsidRDefault="00364873" w:rsidP="00DB402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873" w:rsidRDefault="00364873" w:rsidP="00DB402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64873" w:rsidRPr="00CF77D5" w:rsidRDefault="00364873" w:rsidP="00DB402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64873" w:rsidRPr="00E05F39" w:rsidRDefault="00364873" w:rsidP="00DB402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364873" w:rsidRPr="00E05F39" w:rsidRDefault="00364873" w:rsidP="00DB402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364873" w:rsidRPr="00E05F39" w:rsidRDefault="00364873" w:rsidP="00DB402E">
      <w:pPr>
        <w:rPr>
          <w:b/>
          <w:sz w:val="28"/>
          <w:szCs w:val="28"/>
        </w:rPr>
      </w:pPr>
    </w:p>
    <w:p w:rsidR="00364873" w:rsidRDefault="00364873" w:rsidP="00DB402E">
      <w:pPr>
        <w:rPr>
          <w:sz w:val="28"/>
          <w:szCs w:val="28"/>
        </w:rPr>
      </w:pPr>
    </w:p>
    <w:p w:rsidR="00364873" w:rsidRPr="00E05F39" w:rsidRDefault="00364873" w:rsidP="00DB402E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364873" w:rsidRPr="00E05F39" w:rsidRDefault="00364873" w:rsidP="00DB402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364873" w:rsidRPr="00E05F39" w:rsidRDefault="00364873" w:rsidP="00DB402E">
      <w:pPr>
        <w:rPr>
          <w:sz w:val="28"/>
          <w:szCs w:val="28"/>
        </w:rPr>
      </w:pPr>
    </w:p>
    <w:p w:rsidR="00364873" w:rsidRDefault="00364873" w:rsidP="00DB402E">
      <w:pPr>
        <w:rPr>
          <w:sz w:val="28"/>
          <w:szCs w:val="28"/>
        </w:rPr>
      </w:pPr>
    </w:p>
    <w:p w:rsidR="00364873" w:rsidRDefault="00364873" w:rsidP="00DB402E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організаційної та кадровоїроботи</w:t>
      </w:r>
    </w:p>
    <w:p w:rsidR="00364873" w:rsidRPr="00E05F39" w:rsidRDefault="00364873" w:rsidP="00DB402E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364873" w:rsidRPr="00E05F39" w:rsidRDefault="00364873" w:rsidP="00DB402E">
      <w:pPr>
        <w:rPr>
          <w:sz w:val="28"/>
          <w:szCs w:val="28"/>
        </w:rPr>
      </w:pPr>
    </w:p>
    <w:p w:rsidR="00364873" w:rsidRDefault="00364873" w:rsidP="00DB402E"/>
    <w:p w:rsidR="00364873" w:rsidRDefault="00364873" w:rsidP="009D658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>відділу</w:t>
      </w:r>
      <w:r>
        <w:rPr>
          <w:sz w:val="28"/>
          <w:szCs w:val="28"/>
        </w:rPr>
        <w:t>бухгалтерськогообліку, звітності та фінансово-господарськогозабезпечення</w:t>
      </w:r>
    </w:p>
    <w:p w:rsidR="00364873" w:rsidRDefault="00364873" w:rsidP="009D658E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364873" w:rsidRDefault="00364873" w:rsidP="009D658E"/>
    <w:p w:rsidR="00364873" w:rsidRDefault="00364873" w:rsidP="00DB402E">
      <w:pPr>
        <w:rPr>
          <w:lang w:val="uk-UA"/>
        </w:rPr>
      </w:pPr>
    </w:p>
    <w:p w:rsidR="00364873" w:rsidRDefault="00364873" w:rsidP="00DB402E">
      <w:pPr>
        <w:rPr>
          <w:lang w:val="uk-UA"/>
        </w:rPr>
      </w:pPr>
    </w:p>
    <w:p w:rsidR="00364873" w:rsidRDefault="00364873" w:rsidP="00DB402E">
      <w:pPr>
        <w:rPr>
          <w:lang w:val="uk-UA"/>
        </w:rPr>
      </w:pPr>
    </w:p>
    <w:p w:rsidR="00364873" w:rsidRDefault="00364873" w:rsidP="00DB402E">
      <w:pPr>
        <w:rPr>
          <w:lang w:val="uk-UA"/>
        </w:rPr>
      </w:pPr>
    </w:p>
    <w:p w:rsidR="00364873" w:rsidRDefault="00364873" w:rsidP="00DB402E">
      <w:pPr>
        <w:rPr>
          <w:lang w:val="uk-UA"/>
        </w:rPr>
      </w:pPr>
    </w:p>
    <w:p w:rsidR="00364873" w:rsidRPr="009D658E" w:rsidRDefault="00364873" w:rsidP="00DB402E">
      <w:pPr>
        <w:rPr>
          <w:lang w:val="uk-UA"/>
        </w:rPr>
      </w:pPr>
    </w:p>
    <w:p w:rsidR="00364873" w:rsidRPr="00BD73DB" w:rsidRDefault="00364873" w:rsidP="00DB402E"/>
    <w:p w:rsidR="00364873" w:rsidRDefault="00364873" w:rsidP="00DB402E"/>
    <w:p w:rsidR="00364873" w:rsidRDefault="00364873" w:rsidP="00DB402E"/>
    <w:p w:rsidR="00364873" w:rsidRPr="00FF55A1" w:rsidRDefault="00364873" w:rsidP="00DB402E">
      <w:pPr>
        <w:jc w:val="both"/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>Виконавець: Колеснікова Н.Д., головнийспеціаліст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</w:t>
      </w:r>
    </w:p>
    <w:p w:rsidR="00364873" w:rsidRDefault="00364873" w:rsidP="00DB402E"/>
    <w:p w:rsidR="00364873" w:rsidRDefault="00364873" w:rsidP="00DB402E"/>
    <w:p w:rsidR="00364873" w:rsidRPr="00DB00CE" w:rsidRDefault="00364873" w:rsidP="00DB402E">
      <w:pPr>
        <w:pStyle w:val="BodyText2"/>
        <w:jc w:val="both"/>
        <w:rPr>
          <w:lang w:val="ru-RU"/>
        </w:rPr>
      </w:pPr>
    </w:p>
    <w:p w:rsidR="00364873" w:rsidRDefault="00364873" w:rsidP="00DB402E">
      <w:pPr>
        <w:pStyle w:val="BodyText2"/>
        <w:jc w:val="both"/>
      </w:pPr>
    </w:p>
    <w:p w:rsidR="00364873" w:rsidRDefault="00364873" w:rsidP="00DB402E">
      <w:pPr>
        <w:pStyle w:val="BodyText2"/>
        <w:jc w:val="both"/>
      </w:pPr>
    </w:p>
    <w:p w:rsidR="00364873" w:rsidRDefault="00364873" w:rsidP="00DB402E"/>
    <w:p w:rsidR="00364873" w:rsidRDefault="00364873" w:rsidP="00DB402E"/>
    <w:p w:rsidR="00364873" w:rsidRDefault="00364873"/>
    <w:sectPr w:rsidR="00364873" w:rsidSect="00FF55A1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02E"/>
    <w:rsid w:val="000917CC"/>
    <w:rsid w:val="001E34E3"/>
    <w:rsid w:val="003010A8"/>
    <w:rsid w:val="00346AD5"/>
    <w:rsid w:val="00364873"/>
    <w:rsid w:val="0039378D"/>
    <w:rsid w:val="00433551"/>
    <w:rsid w:val="00473F40"/>
    <w:rsid w:val="00495DFB"/>
    <w:rsid w:val="005127DC"/>
    <w:rsid w:val="005E55D0"/>
    <w:rsid w:val="006929C8"/>
    <w:rsid w:val="006D7188"/>
    <w:rsid w:val="007735AB"/>
    <w:rsid w:val="00804DF0"/>
    <w:rsid w:val="0084258B"/>
    <w:rsid w:val="009D658E"/>
    <w:rsid w:val="00A65DAB"/>
    <w:rsid w:val="00B3290C"/>
    <w:rsid w:val="00B628FA"/>
    <w:rsid w:val="00BD73DB"/>
    <w:rsid w:val="00C12D76"/>
    <w:rsid w:val="00CF77D5"/>
    <w:rsid w:val="00DB00CE"/>
    <w:rsid w:val="00DB3D5D"/>
    <w:rsid w:val="00DB402E"/>
    <w:rsid w:val="00E03E1F"/>
    <w:rsid w:val="00E05F39"/>
    <w:rsid w:val="00E96A52"/>
    <w:rsid w:val="00F02E69"/>
    <w:rsid w:val="00F55B1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02E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402E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402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402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B402E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B402E"/>
    <w:pPr>
      <w:spacing w:line="36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B402E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DB402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B402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402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B402E"/>
    <w:pPr>
      <w:spacing w:after="120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402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B40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402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2</cp:revision>
  <cp:lastPrinted>2021-08-20T11:17:00Z</cp:lastPrinted>
  <dcterms:created xsi:type="dcterms:W3CDTF">2021-08-20T06:00:00Z</dcterms:created>
  <dcterms:modified xsi:type="dcterms:W3CDTF">2022-01-12T07:20:00Z</dcterms:modified>
</cp:coreProperties>
</file>